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第六课时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一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、单项选择。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(     )1. I’m 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at a bear.  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look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looking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   )2. He is eating__________ a rabbit.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like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on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(     )3. She is looking at _________ elephant.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an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a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   )4. It’s _______ like a bear.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dancing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dance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   )5. I like ________.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fly    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flying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   )6. I’m _______ like a tiger.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running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run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(     )7. I want to ______ a bird.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/      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be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2050" o:spid="_x0000_s2050" o:spt="202" type="#_x0000_t202" style="position:absolute;left:0pt;margin-left:229.5pt;margin-top:19.9pt;height:114.4pt;width:158.9pt;z-index:251660288;mso-width-relative:margin;mso-height-relative:margin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 xml:space="preserve">A. Yes, they are.           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B. No, he isn’t .</w:t>
                  </w:r>
                  <w:r>
                    <w:rPr>
                      <w:rFonts w:hint="eastAsia" w:ascii="Times New Roman" w:hAnsi="Times New Roman" w:cs="Times New Roman"/>
                      <w:lang w:val="en-US" w:eastAsia="zh-CN"/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</w:rPr>
                    <w:t>He’s eating.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 xml:space="preserve">C. He’s in the kitchen.       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D. It’s Mike’s.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E. Of course.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二</w:t>
      </w:r>
      <w:r>
        <w:rPr>
          <w:rFonts w:ascii="Times New Roman" w:hAnsi="Times New Roman" w:cs="Times New Roman" w:eastAsiaTheme="minorEastAsia"/>
          <w:sz w:val="24"/>
          <w:szCs w:val="24"/>
        </w:rPr>
        <w:t>、给下列句子选择正确的答语。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（   ）1. Is he drinking water?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（   ）2. Can you take him to the park?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（   ）3. Whose book is this?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（   ）4. Are these all ours?   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（   ）5. Where is Fido now?                    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三、</w:t>
      </w:r>
      <w:r>
        <w:rPr>
          <w:rFonts w:cs="Times New Roman" w:asciiTheme="minorEastAsia" w:hAnsiTheme="minorEastAsia" w:eastAsiaTheme="minorEastAsia"/>
          <w:sz w:val="24"/>
          <w:szCs w:val="24"/>
        </w:rPr>
        <w:t>根据汉语提示补全对话。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Chen Jie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Whose book is this?   </w:t>
      </w:r>
    </w:p>
    <w:p>
      <w:pPr>
        <w:spacing w:after="0" w:line="384" w:lineRule="auto"/>
        <w:ind w:firstLine="240" w:firstLineChars="100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It’s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>(我的).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Lily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This is Yifan’s picture.     </w:t>
      </w:r>
    </w:p>
    <w:p>
      <w:pPr>
        <w:spacing w:after="0" w:line="384" w:lineRule="auto"/>
        <w:ind w:firstLine="240" w:firstLineChars="100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Lucy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Yes,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/>
          <w:sz w:val="24"/>
          <w:szCs w:val="24"/>
        </w:rPr>
        <w:t>t’s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>(他的).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Amy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Look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That’s my dog.   </w:t>
      </w:r>
    </w:p>
    <w:p>
      <w:pPr>
        <w:spacing w:after="0" w:line="384" w:lineRule="auto"/>
        <w:ind w:firstLine="240" w:firstLineChars="100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Zhang Peng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Yes,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 w:cs="Times New Roman"/>
          <w:sz w:val="24"/>
          <w:szCs w:val="24"/>
        </w:rPr>
        <w:t>t’s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>(你的).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Mike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Whose rabbits are these?   </w:t>
      </w:r>
    </w:p>
    <w:p>
      <w:pPr>
        <w:spacing w:after="0" w:line="384" w:lineRule="auto"/>
        <w:ind w:firstLine="240" w:firstLineChars="100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These are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>(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吴</w:t>
      </w:r>
      <w:r>
        <w:rPr>
          <w:rFonts w:cs="Times New Roman" w:asciiTheme="minorEastAsia" w:hAnsiTheme="minorEastAsia" w:eastAsiaTheme="minorEastAsia"/>
          <w:sz w:val="24"/>
          <w:szCs w:val="24"/>
        </w:rPr>
        <w:t>一凡的).</w:t>
      </w:r>
    </w:p>
    <w:p>
      <w:pPr>
        <w:spacing w:after="0" w:line="384" w:lineRule="auto"/>
        <w:jc w:val="both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sz w:val="24"/>
        </w:rPr>
        <w:pict>
          <v:shape id="_x0000_s2051" o:spid="_x0000_s2051" o:spt="202" type="#_x0000_t202" style="position:absolute;left:0pt;margin-left:32.3pt;margin-top:18.8pt;height:25.3pt;width:337.2pt;z-index:25166131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after="0" w:line="384" w:lineRule="auto"/>
                    <w:jc w:val="both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  <w:t>jumping, are,flying, are, is, swimming, tigers, in,birds,climbing</w:t>
                  </w:r>
                </w:p>
              </w:txbxContent>
            </v:textbox>
          </v:shape>
        </w:pic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四</w:t>
      </w:r>
      <w:r>
        <w:rPr>
          <w:rFonts w:cs="Times New Roman" w:asciiTheme="minorEastAsia" w:hAnsiTheme="minorEastAsia" w:eastAsiaTheme="minorEastAsia"/>
          <w:sz w:val="24"/>
          <w:szCs w:val="24"/>
        </w:rPr>
        <w:t>、选词填空。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hint="eastAsia" w:cs="Times New Roman" w:asciiTheme="minorEastAsia" w:hAnsiTheme="minorEastAsia" w:eastAsiaTheme="minorEastAsia"/>
          <w:sz w:val="24"/>
          <w:szCs w:val="24"/>
        </w:rPr>
      </w:pP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______ many animals in the zoo. Look! The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______ are running. The two lions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fighting. The monkeys are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______.The fish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______ the river. Many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______ are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9.</w:t>
      </w:r>
      <w:r>
        <w:rPr>
          <w:rFonts w:ascii="Times New Roman" w:hAnsi="Times New Roman" w:cs="Times New Roman"/>
          <w:sz w:val="24"/>
          <w:szCs w:val="24"/>
        </w:rPr>
        <w:t>______ in the sky. Look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! I</w:t>
      </w:r>
      <w:r>
        <w:rPr>
          <w:rFonts w:ascii="Times New Roman" w:hAnsi="Times New Roman" w:cs="Times New Roman"/>
          <w:sz w:val="24"/>
          <w:szCs w:val="24"/>
        </w:rPr>
        <w:t>t’s a rabbit,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it’s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10.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B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7.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mine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his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yours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Wu Yifan’s</w:t>
      </w:r>
    </w:p>
    <w:p>
      <w:pPr>
        <w:spacing w:after="0" w:line="384" w:lineRule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are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tigers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are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climbing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6. </w:t>
      </w:r>
      <w:r>
        <w:rPr>
          <w:rFonts w:ascii="Times New Roman" w:hAnsi="Times New Roman" w:cs="Times New Roman"/>
          <w:sz w:val="24"/>
          <w:szCs w:val="24"/>
        </w:rPr>
        <w:t xml:space="preserve">swimming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in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birds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flying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jumping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1340E3"/>
    <w:rsid w:val="006C4B27"/>
    <w:rsid w:val="006E0FB7"/>
    <w:rsid w:val="007017F6"/>
    <w:rsid w:val="008B3A44"/>
    <w:rsid w:val="00A31441"/>
    <w:rsid w:val="0B334919"/>
    <w:rsid w:val="1AF03A2A"/>
    <w:rsid w:val="2EEF5086"/>
    <w:rsid w:val="4E1340E3"/>
    <w:rsid w:val="58575155"/>
    <w:rsid w:val="6D535020"/>
    <w:rsid w:val="72452202"/>
    <w:rsid w:val="72F0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300</Words>
  <Characters>1131</Characters>
  <Lines>9</Lines>
  <Paragraphs>2</Paragraphs>
  <TotalTime>0</TotalTime>
  <ScaleCrop>false</ScaleCrop>
  <LinksUpToDate>false</LinksUpToDate>
  <CharactersWithSpaces>1429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2018-07-16T03:01:00Z</dcterms:created>
  <dc:creator>宾琳</dc:creator>
  <cp:lastModifiedBy>缘如水</cp:lastModifiedBy>
  <dcterms:modified xsi:type="dcterms:W3CDTF">2018-11-27T10:14:27Z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